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Erneuerung der Mecklenburgstraße in Schwerin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2610206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Erneuerung der Mecklenburgstraße in Schwerin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